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E0C" w:rsidRDefault="00250E0C" w:rsidP="00250E0C">
      <w:pPr>
        <w:pStyle w:val="NoSpacing"/>
      </w:pPr>
      <w:r>
        <w:rPr>
          <w:u w:val="single"/>
        </w:rPr>
        <w:t>Andrew WARMOLE</w:t>
      </w:r>
      <w:r>
        <w:t xml:space="preserve">     (fl.1462-3)</w:t>
      </w:r>
    </w:p>
    <w:p w:rsidR="00250E0C" w:rsidRDefault="00250E0C" w:rsidP="00250E0C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Coverlet weaver.</w:t>
      </w:r>
      <w:proofErr w:type="gramEnd"/>
    </w:p>
    <w:p w:rsidR="00250E0C" w:rsidRDefault="00250E0C" w:rsidP="00250E0C">
      <w:pPr>
        <w:pStyle w:val="NoSpacing"/>
      </w:pPr>
    </w:p>
    <w:p w:rsidR="00250E0C" w:rsidRDefault="00250E0C" w:rsidP="00250E0C">
      <w:pPr>
        <w:pStyle w:val="NoSpacing"/>
      </w:pPr>
    </w:p>
    <w:p w:rsidR="00250E0C" w:rsidRDefault="00250E0C" w:rsidP="00250E0C">
      <w:pPr>
        <w:pStyle w:val="NoSpacing"/>
      </w:pPr>
      <w:r>
        <w:t xml:space="preserve">Apprentice of Henry </w:t>
      </w:r>
      <w:proofErr w:type="spellStart"/>
      <w:proofErr w:type="gramStart"/>
      <w:r>
        <w:t>Wantowne</w:t>
      </w:r>
      <w:proofErr w:type="spellEnd"/>
      <w:r>
        <w:t>(</w:t>
      </w:r>
      <w:proofErr w:type="gramEnd"/>
      <w:r>
        <w:t>q.v.).   (C.F.N.p.145)</w:t>
      </w:r>
    </w:p>
    <w:p w:rsidR="00250E0C" w:rsidRDefault="00250E0C" w:rsidP="00250E0C">
      <w:pPr>
        <w:pStyle w:val="NoSpacing"/>
      </w:pPr>
    </w:p>
    <w:p w:rsidR="00250E0C" w:rsidRDefault="00250E0C" w:rsidP="00250E0C">
      <w:pPr>
        <w:pStyle w:val="NoSpacing"/>
      </w:pPr>
    </w:p>
    <w:p w:rsidR="00250E0C" w:rsidRDefault="00250E0C" w:rsidP="00250E0C">
      <w:pPr>
        <w:pStyle w:val="NoSpacing"/>
      </w:pPr>
      <w:r>
        <w:t xml:space="preserve">         1462-3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250E0C" w:rsidRDefault="00250E0C" w:rsidP="00250E0C">
      <w:pPr>
        <w:pStyle w:val="NoSpacing"/>
      </w:pPr>
    </w:p>
    <w:p w:rsidR="00250E0C" w:rsidRDefault="00250E0C" w:rsidP="00250E0C">
      <w:pPr>
        <w:pStyle w:val="NoSpacing"/>
      </w:pPr>
    </w:p>
    <w:p w:rsidR="00250E0C" w:rsidRDefault="00250E0C" w:rsidP="00250E0C">
      <w:pPr>
        <w:pStyle w:val="NoSpacing"/>
      </w:pPr>
      <w:r>
        <w:t>24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E0C" w:rsidRDefault="00250E0C" w:rsidP="00920DE3">
      <w:pPr>
        <w:spacing w:after="0" w:line="240" w:lineRule="auto"/>
      </w:pPr>
      <w:r>
        <w:separator/>
      </w:r>
    </w:p>
  </w:endnote>
  <w:endnote w:type="continuationSeparator" w:id="0">
    <w:p w:rsidR="00250E0C" w:rsidRDefault="00250E0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E0C" w:rsidRDefault="00250E0C" w:rsidP="00920DE3">
      <w:pPr>
        <w:spacing w:after="0" w:line="240" w:lineRule="auto"/>
      </w:pPr>
      <w:r>
        <w:separator/>
      </w:r>
    </w:p>
  </w:footnote>
  <w:footnote w:type="continuationSeparator" w:id="0">
    <w:p w:rsidR="00250E0C" w:rsidRDefault="00250E0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E0C"/>
    <w:rsid w:val="00120749"/>
    <w:rsid w:val="00250E0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2014-05-18T19:59:00Z</dcterms:created>
  <dcterms:modified xsi:type="dcterms:W3CDTF">2014-05-18T19:59:00Z</dcterms:modified>
</cp:coreProperties>
</file>